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4E4" w:rsidRPr="00EA489E" w:rsidRDefault="003C7169" w:rsidP="00EA489E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292735</wp:posOffset>
                </wp:positionH>
                <wp:positionV relativeFrom="page">
                  <wp:posOffset>292735</wp:posOffset>
                </wp:positionV>
                <wp:extent cx="7132320" cy="9492615"/>
                <wp:effectExtent l="0" t="0" r="4445" b="3810"/>
                <wp:wrapNone/>
                <wp:docPr id="3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2320" cy="9492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173" w:rsidRPr="005F18C9" w:rsidRDefault="003C716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029450" cy="9229725"/>
                                  <wp:effectExtent l="0" t="0" r="0" b="9525"/>
                                  <wp:docPr id="1" name="Picture 1" descr="Clipboar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lipboar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29450" cy="9229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C2173" w:rsidRPr="002C2173" w:rsidRDefault="002C2173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" o:spid="_x0000_s1026" type="#_x0000_t202" style="position:absolute;margin-left:23.05pt;margin-top:23.05pt;width:561.6pt;height:747.4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JgUtQIAALw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" filled="f" stroked="f">
                <v:textbox style="mso-fit-shape-to-text:t">
                  <w:txbxContent>
                    <w:p w:rsidR="002C2173" w:rsidRPr="005F18C9" w:rsidRDefault="003C7169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029450" cy="9229725"/>
                            <wp:effectExtent l="0" t="0" r="0" b="9525"/>
                            <wp:docPr id="1" name="Picture 1" descr="Clipboar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lipboar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29450" cy="9229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C2173" w:rsidRPr="002C2173" w:rsidRDefault="002C2173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pPr w:leftFromText="187" w:rightFromText="187" w:vertAnchor="page" w:horzAnchor="margin" w:tblpXSpec="center" w:tblpY="4321"/>
        <w:tblW w:w="0" w:type="auto"/>
        <w:tblBorders>
          <w:top w:val="single" w:sz="4" w:space="0" w:color="999999"/>
          <w:bottom w:val="single" w:sz="4" w:space="0" w:color="999999"/>
          <w:insideH w:val="single" w:sz="4" w:space="0" w:color="999999"/>
          <w:insideV w:val="single" w:sz="4" w:space="0" w:color="999999"/>
        </w:tblBorders>
        <w:tblLook w:val="0000" w:firstRow="0" w:lastRow="0" w:firstColumn="0" w:lastColumn="0" w:noHBand="0" w:noVBand="0"/>
      </w:tblPr>
      <w:tblGrid>
        <w:gridCol w:w="6408"/>
      </w:tblGrid>
      <w:tr w:rsidR="003B634D" w:rsidRPr="00EA489E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6408" w:type="dxa"/>
            <w:shd w:val="clear" w:color="auto" w:fill="auto"/>
            <w:vAlign w:val="center"/>
          </w:tcPr>
          <w:p w:rsidR="003B634D" w:rsidRPr="00EA489E" w:rsidRDefault="00C6009A" w:rsidP="00AB4B59">
            <w:r w:rsidRPr="00EA489E">
              <w:t>For:</w:t>
            </w:r>
          </w:p>
        </w:tc>
      </w:tr>
      <w:tr w:rsidR="00946FCF" w:rsidRPr="00EA489E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6408" w:type="dxa"/>
            <w:shd w:val="clear" w:color="auto" w:fill="auto"/>
            <w:vAlign w:val="center"/>
          </w:tcPr>
          <w:p w:rsidR="00946FCF" w:rsidRPr="00EA489E" w:rsidRDefault="008C545F" w:rsidP="00AB4B59">
            <w:r>
              <w:t>Fax number:</w:t>
            </w:r>
          </w:p>
        </w:tc>
      </w:tr>
      <w:tr w:rsidR="003B634D" w:rsidRPr="00EA489E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6408" w:type="dxa"/>
            <w:shd w:val="clear" w:color="auto" w:fill="auto"/>
            <w:vAlign w:val="center"/>
          </w:tcPr>
          <w:p w:rsidR="003B634D" w:rsidRPr="00EA489E" w:rsidRDefault="00C6009A" w:rsidP="00AB4B59">
            <w:r w:rsidRPr="00EA489E">
              <w:t>From:</w:t>
            </w:r>
          </w:p>
        </w:tc>
      </w:tr>
      <w:tr w:rsidR="00946FCF" w:rsidRPr="00EA489E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6408" w:type="dxa"/>
            <w:shd w:val="clear" w:color="auto" w:fill="auto"/>
            <w:vAlign w:val="center"/>
          </w:tcPr>
          <w:p w:rsidR="00946FCF" w:rsidRPr="00EA489E" w:rsidRDefault="00946FCF" w:rsidP="00AB4B59">
            <w:r w:rsidRPr="00EA489E">
              <w:t>Fax number:</w:t>
            </w:r>
          </w:p>
        </w:tc>
      </w:tr>
      <w:tr w:rsidR="003B634D" w:rsidRPr="00EA489E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6408" w:type="dxa"/>
            <w:shd w:val="clear" w:color="auto" w:fill="auto"/>
            <w:vAlign w:val="center"/>
          </w:tcPr>
          <w:p w:rsidR="003B634D" w:rsidRPr="00EA489E" w:rsidRDefault="00C6009A" w:rsidP="00AB4B59">
            <w:r w:rsidRPr="00EA489E">
              <w:t>Date:</w:t>
            </w:r>
          </w:p>
        </w:tc>
      </w:tr>
      <w:tr w:rsidR="003B634D" w:rsidRPr="00EA489E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6408" w:type="dxa"/>
            <w:shd w:val="clear" w:color="auto" w:fill="auto"/>
            <w:vAlign w:val="center"/>
          </w:tcPr>
          <w:p w:rsidR="003B634D" w:rsidRPr="00EA489E" w:rsidRDefault="00C6009A" w:rsidP="00AB4B59">
            <w:r w:rsidRPr="00EA489E">
              <w:t>Regarding:</w:t>
            </w:r>
          </w:p>
        </w:tc>
      </w:tr>
      <w:tr w:rsidR="003B634D" w:rsidRPr="00EA489E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6408" w:type="dxa"/>
            <w:tcBorders>
              <w:bottom w:val="single" w:sz="4" w:space="0" w:color="999999"/>
            </w:tcBorders>
            <w:shd w:val="clear" w:color="auto" w:fill="auto"/>
            <w:vAlign w:val="center"/>
          </w:tcPr>
          <w:p w:rsidR="003B634D" w:rsidRPr="00EA489E" w:rsidRDefault="00C6009A" w:rsidP="00AB4B59">
            <w:r w:rsidRPr="00EA489E">
              <w:t>Number of pages:</w:t>
            </w:r>
          </w:p>
        </w:tc>
      </w:tr>
      <w:tr w:rsidR="003B634D" w:rsidRPr="00EA489E">
        <w:tblPrEx>
          <w:tblCellMar>
            <w:top w:w="0" w:type="dxa"/>
            <w:bottom w:w="0" w:type="dxa"/>
          </w:tblCellMar>
        </w:tblPrEx>
        <w:trPr>
          <w:trHeight w:val="4887"/>
        </w:trPr>
        <w:tc>
          <w:tcPr>
            <w:tcW w:w="6408" w:type="dxa"/>
            <w:tcBorders>
              <w:bottom w:val="nil"/>
            </w:tcBorders>
            <w:shd w:val="clear" w:color="auto" w:fill="auto"/>
          </w:tcPr>
          <w:p w:rsidR="00F92027" w:rsidRPr="00EA489E" w:rsidRDefault="00F92027" w:rsidP="00AB4B59">
            <w:pPr>
              <w:pStyle w:val="Comments"/>
              <w:framePr w:hSpace="0" w:wrap="auto" w:vAnchor="margin" w:hAnchor="text" w:xAlign="left" w:yAlign="inline"/>
            </w:pPr>
            <w:r w:rsidRPr="00EA489E">
              <w:t>Comments:</w:t>
            </w:r>
          </w:p>
        </w:tc>
      </w:tr>
    </w:tbl>
    <w:p w:rsidR="00C6009A" w:rsidRPr="00EA489E" w:rsidRDefault="003C7169" w:rsidP="005F18C9">
      <w:pPr>
        <w:tabs>
          <w:tab w:val="left" w:pos="193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3209290</wp:posOffset>
                </wp:positionH>
                <wp:positionV relativeFrom="page">
                  <wp:posOffset>1801495</wp:posOffset>
                </wp:positionV>
                <wp:extent cx="1701800" cy="647065"/>
                <wp:effectExtent l="0" t="1270" r="3810" b="0"/>
                <wp:wrapSquare wrapText="bothSides"/>
                <wp:docPr id="2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800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173" w:rsidRDefault="002C2173" w:rsidP="00946FCF">
                            <w:pPr>
                              <w:pStyle w:val="Heading1"/>
                              <w:rPr>
                                <w:noProof/>
                              </w:rPr>
                            </w:pPr>
                            <w:r w:rsidRPr="00EA489E">
                              <w:t>Fax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027" type="#_x0000_t202" style="position:absolute;margin-left:252.7pt;margin-top:141.85pt;width:134pt;height:50.9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" filled="f" stroked="f">
                <v:textbox style="mso-fit-shape-to-text:t">
                  <w:txbxContent>
                    <w:p w:rsidR="002C2173" w:rsidRDefault="002C2173" w:rsidP="00946FCF">
                      <w:pPr>
                        <w:pStyle w:val="Heading1"/>
                        <w:rPr>
                          <w:noProof/>
                        </w:rPr>
                      </w:pPr>
                      <w:r w:rsidRPr="00EA489E">
                        <w:t>Fax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ectPr w:rsidR="00C6009A" w:rsidRPr="00EA489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C33" w:rsidRDefault="00132C33">
      <w:r>
        <w:separator/>
      </w:r>
    </w:p>
  </w:endnote>
  <w:endnote w:type="continuationSeparator" w:id="0">
    <w:p w:rsidR="00132C33" w:rsidRDefault="001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C33" w:rsidRDefault="00132C33">
      <w:r>
        <w:separator/>
      </w:r>
    </w:p>
  </w:footnote>
  <w:footnote w:type="continuationSeparator" w:id="0">
    <w:p w:rsidR="00132C33" w:rsidRDefault="00132C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169"/>
    <w:rsid w:val="00032DB3"/>
    <w:rsid w:val="00132C33"/>
    <w:rsid w:val="002C2173"/>
    <w:rsid w:val="003B634D"/>
    <w:rsid w:val="003C7169"/>
    <w:rsid w:val="004166DC"/>
    <w:rsid w:val="00470194"/>
    <w:rsid w:val="005F18C9"/>
    <w:rsid w:val="007334E4"/>
    <w:rsid w:val="008C545F"/>
    <w:rsid w:val="00946FCF"/>
    <w:rsid w:val="00947FB0"/>
    <w:rsid w:val="00956DB0"/>
    <w:rsid w:val="009C49D5"/>
    <w:rsid w:val="00AB4B59"/>
    <w:rsid w:val="00C6009A"/>
    <w:rsid w:val="00D866E4"/>
    <w:rsid w:val="00D9397D"/>
    <w:rsid w:val="00DE6D1A"/>
    <w:rsid w:val="00EA489E"/>
    <w:rsid w:val="00ED091A"/>
    <w:rsid w:val="00F9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4B59"/>
    <w:rPr>
      <w:rFonts w:ascii="Verdana" w:hAnsi="Verdana"/>
      <w:sz w:val="22"/>
      <w:szCs w:val="24"/>
    </w:rPr>
  </w:style>
  <w:style w:type="paragraph" w:styleId="Heading1">
    <w:name w:val="heading 1"/>
    <w:basedOn w:val="Normal"/>
    <w:next w:val="Normal"/>
    <w:qFormat/>
    <w:rsid w:val="00946FCF"/>
    <w:pPr>
      <w:outlineLvl w:val="0"/>
    </w:pPr>
    <w:rPr>
      <w:b/>
      <w:caps/>
      <w:color w:val="FFFFFF"/>
      <w:sz w:val="7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mments">
    <w:name w:val="Comments"/>
    <w:basedOn w:val="Normal"/>
    <w:rsid w:val="00AB4B59"/>
    <w:pPr>
      <w:framePr w:hSpace="187" w:wrap="around" w:vAnchor="page" w:hAnchor="margin" w:xAlign="center" w:y="4119"/>
      <w:spacing w:before="1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4B59"/>
    <w:rPr>
      <w:rFonts w:ascii="Verdana" w:hAnsi="Verdana"/>
      <w:sz w:val="22"/>
      <w:szCs w:val="24"/>
    </w:rPr>
  </w:style>
  <w:style w:type="paragraph" w:styleId="Heading1">
    <w:name w:val="heading 1"/>
    <w:basedOn w:val="Normal"/>
    <w:next w:val="Normal"/>
    <w:qFormat/>
    <w:rsid w:val="00946FCF"/>
    <w:pPr>
      <w:outlineLvl w:val="0"/>
    </w:pPr>
    <w:rPr>
      <w:b/>
      <w:caps/>
      <w:color w:val="FFFFFF"/>
      <w:sz w:val="7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mments">
    <w:name w:val="Comments"/>
    <w:basedOn w:val="Normal"/>
    <w:rsid w:val="00AB4B59"/>
    <w:pPr>
      <w:framePr w:hSpace="187" w:wrap="around" w:vAnchor="page" w:hAnchor="margin" w:xAlign="center" w:y="4119"/>
      <w:spacing w:before="1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Fax%20cover%20shee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Fax cover sheet.dot</Template>
  <TotalTime>1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</dc:creator>
  <cp:lastModifiedBy>Scott</cp:lastModifiedBy>
  <cp:revision>1</cp:revision>
  <cp:lastPrinted>2001-08-28T19:19:00Z</cp:lastPrinted>
  <dcterms:created xsi:type="dcterms:W3CDTF">2010-12-14T15:22:00Z</dcterms:created>
  <dcterms:modified xsi:type="dcterms:W3CDTF">2010-12-14T15:23:00Z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TC010129511033</vt:lpwstr>
  </property>
</Properties>
</file>